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8E9" w:rsidRPr="006D1832" w:rsidRDefault="00F351A9" w:rsidP="001330D3">
      <w:pPr>
        <w:pStyle w:val="Heading1"/>
        <w:jc w:val="center"/>
      </w:pPr>
      <w:r>
        <w:t>Validation</w:t>
      </w:r>
      <w:r w:rsidR="001330D3">
        <w:t xml:space="preserve"> Officers Report – Board Meeting </w:t>
      </w:r>
      <w:r w:rsidR="000E633E">
        <w:t>2</w:t>
      </w:r>
      <w:r w:rsidR="000E633E" w:rsidRPr="000E633E">
        <w:rPr>
          <w:vertAlign w:val="superscript"/>
        </w:rPr>
        <w:t>nd</w:t>
      </w:r>
      <w:r w:rsidR="000E633E">
        <w:t xml:space="preserve"> April</w:t>
      </w:r>
      <w:r w:rsidR="00160541">
        <w:t xml:space="preserve"> 2014</w:t>
      </w:r>
    </w:p>
    <w:p w:rsidR="009023B3" w:rsidRPr="006D1832" w:rsidRDefault="00625425" w:rsidP="004131A4">
      <w:pPr>
        <w:pStyle w:val="Heading2"/>
      </w:pPr>
      <w:r>
        <w:t>Validations</w:t>
      </w:r>
    </w:p>
    <w:p w:rsidR="00625425" w:rsidRDefault="00A36555" w:rsidP="00625425">
      <w:pPr>
        <w:ind w:left="431"/>
        <w:rPr>
          <w:bCs/>
        </w:rPr>
      </w:pPr>
      <w:r>
        <w:rPr>
          <w:bCs/>
        </w:rPr>
        <w:t xml:space="preserve">All events ridden up to </w:t>
      </w:r>
      <w:r w:rsidR="00D56CD1">
        <w:rPr>
          <w:bCs/>
        </w:rPr>
        <w:t>8</w:t>
      </w:r>
      <w:r w:rsidR="00D56CD1" w:rsidRPr="00D56CD1">
        <w:rPr>
          <w:bCs/>
          <w:vertAlign w:val="superscript"/>
        </w:rPr>
        <w:t>th</w:t>
      </w:r>
      <w:r w:rsidR="00D56CD1">
        <w:rPr>
          <w:bCs/>
        </w:rPr>
        <w:t xml:space="preserve"> </w:t>
      </w:r>
      <w:r w:rsidR="000E633E">
        <w:rPr>
          <w:bCs/>
        </w:rPr>
        <w:t>March 2014</w:t>
      </w:r>
      <w:r>
        <w:rPr>
          <w:bCs/>
        </w:rPr>
        <w:t xml:space="preserve"> have been validated.</w:t>
      </w:r>
    </w:p>
    <w:p w:rsidR="000E633E" w:rsidRDefault="000E633E" w:rsidP="00625425">
      <w:pPr>
        <w:ind w:left="431"/>
        <w:rPr>
          <w:bCs/>
        </w:rPr>
      </w:pPr>
      <w:r>
        <w:rPr>
          <w:bCs/>
        </w:rPr>
        <w:t>There are still a number of organisers (some quite experienced ones) who are just not doing their paperwork correctly.  It still amazes us how many of them don’t add their fees up correctly or leave validation fees off completely.   All are happy to pay any extra fees owed but it has created additional work for us by that time!</w:t>
      </w:r>
    </w:p>
    <w:p w:rsidR="00813342" w:rsidRDefault="00813342" w:rsidP="00813342">
      <w:pPr>
        <w:pStyle w:val="Heading2"/>
      </w:pPr>
      <w:r>
        <w:t>Sales of Medals and Badges</w:t>
      </w:r>
    </w:p>
    <w:p w:rsidR="00813342" w:rsidRPr="00813342" w:rsidRDefault="00813342" w:rsidP="00813342">
      <w:pPr>
        <w:ind w:left="431"/>
      </w:pPr>
      <w:r>
        <w:t xml:space="preserve">Several organisers have recently asked for medal and badges on a sale or return basis.  </w:t>
      </w:r>
      <w:proofErr w:type="gramStart"/>
      <w:r>
        <w:t xml:space="preserve">Some in quite large </w:t>
      </w:r>
      <w:proofErr w:type="spellStart"/>
      <w:r>
        <w:t>quantaties</w:t>
      </w:r>
      <w:proofErr w:type="spellEnd"/>
      <w:r>
        <w:t>.</w:t>
      </w:r>
      <w:proofErr w:type="gramEnd"/>
      <w:r>
        <w:t xml:space="preserve">  Actual sales on the day don’t seem to match the numbers sent out and result in stock being returned to us.</w:t>
      </w:r>
      <w:bookmarkStart w:id="0" w:name="_GoBack"/>
      <w:bookmarkEnd w:id="0"/>
    </w:p>
    <w:p w:rsidR="001330D3" w:rsidRPr="006D1832" w:rsidRDefault="00625425" w:rsidP="001330D3">
      <w:pPr>
        <w:pStyle w:val="Heading2"/>
      </w:pPr>
      <w:r>
        <w:t>Statistics</w:t>
      </w:r>
    </w:p>
    <w:p w:rsidR="001330D3" w:rsidRDefault="00625425" w:rsidP="00625425">
      <w:pPr>
        <w:ind w:left="431"/>
        <w:rPr>
          <w:bCs/>
        </w:rPr>
      </w:pPr>
      <w:r w:rsidRPr="00625425">
        <w:rPr>
          <w:bCs/>
        </w:rPr>
        <w:t>Numbers of rides for this season compare favourably with this time last year</w:t>
      </w:r>
      <w:r w:rsidR="00A36555">
        <w:rPr>
          <w:bCs/>
        </w:rPr>
        <w:t xml:space="preserve">. </w:t>
      </w:r>
    </w:p>
    <w:p w:rsidR="00625425" w:rsidRPr="00625425" w:rsidRDefault="00625425" w:rsidP="00625425">
      <w:pPr>
        <w:pStyle w:val="Heading2"/>
      </w:pPr>
      <w:r w:rsidRPr="00625425">
        <w:t>Objectives</w:t>
      </w:r>
    </w:p>
    <w:p w:rsidR="001330D3" w:rsidRDefault="00625425" w:rsidP="00625425">
      <w:pPr>
        <w:ind w:left="431"/>
      </w:pPr>
      <w:r>
        <w:t>Objectives for this year are</w:t>
      </w:r>
      <w:r w:rsidR="000E633E">
        <w:t xml:space="preserve"> still</w:t>
      </w:r>
      <w:r>
        <w:t xml:space="preserve"> to see the introduction o</w:t>
      </w:r>
      <w:r w:rsidR="00E64122">
        <w:t>f on-line payment for organiser</w:t>
      </w:r>
      <w:r>
        <w:t xml:space="preserve"> fees.</w:t>
      </w:r>
    </w:p>
    <w:p w:rsidR="00625425" w:rsidRDefault="00625425" w:rsidP="00625425">
      <w:pPr>
        <w:ind w:left="431"/>
      </w:pPr>
    </w:p>
    <w:p w:rsidR="00625425" w:rsidRPr="006D1832" w:rsidRDefault="00625425" w:rsidP="00625425">
      <w:pPr>
        <w:ind w:left="431"/>
      </w:pPr>
      <w:r>
        <w:t xml:space="preserve">Dated </w:t>
      </w:r>
      <w:r w:rsidR="000E633E">
        <w:t>28</w:t>
      </w:r>
      <w:r w:rsidR="000E633E" w:rsidRPr="000E633E">
        <w:rPr>
          <w:vertAlign w:val="superscript"/>
        </w:rPr>
        <w:t>th</w:t>
      </w:r>
      <w:r w:rsidR="000E633E">
        <w:t xml:space="preserve"> March</w:t>
      </w:r>
      <w:r>
        <w:t xml:space="preserve"> 2014</w:t>
      </w:r>
    </w:p>
    <w:sectPr w:rsidR="00625425" w:rsidRPr="006D1832" w:rsidSect="00135043">
      <w:headerReference w:type="default" r:id="rId9"/>
      <w:footerReference w:type="default" r:id="rId1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AB4" w:rsidRDefault="00471AB4" w:rsidP="001374D1">
      <w:pPr>
        <w:spacing w:after="0" w:line="240" w:lineRule="auto"/>
      </w:pPr>
      <w:r>
        <w:separator/>
      </w:r>
    </w:p>
  </w:endnote>
  <w:endnote w:type="continuationSeparator" w:id="0">
    <w:p w:rsidR="00471AB4" w:rsidRDefault="00471AB4" w:rsidP="00137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86E" w:rsidRDefault="001330D3" w:rsidP="009E7C52">
    <w:pPr>
      <w:pStyle w:val="Footer"/>
      <w:tabs>
        <w:tab w:val="clear" w:pos="4513"/>
        <w:tab w:val="clear" w:pos="9026"/>
        <w:tab w:val="center" w:pos="5245"/>
        <w:tab w:val="right" w:pos="10490"/>
      </w:tabs>
      <w:rPr>
        <w:noProof/>
      </w:rPr>
    </w:pPr>
    <w:r>
      <w:t xml:space="preserve">[Name] </w:t>
    </w:r>
    <w:r w:rsidR="001374D1">
      <w:tab/>
      <w:t xml:space="preserve">Page </w:t>
    </w:r>
    <w:r w:rsidR="001559DE">
      <w:fldChar w:fldCharType="begin"/>
    </w:r>
    <w:r w:rsidR="001374D1">
      <w:instrText xml:space="preserve"> PAGE   \* MERGEFORMAT </w:instrText>
    </w:r>
    <w:r w:rsidR="001559DE">
      <w:fldChar w:fldCharType="separate"/>
    </w:r>
    <w:r w:rsidR="00813342">
      <w:rPr>
        <w:noProof/>
      </w:rPr>
      <w:t>1</w:t>
    </w:r>
    <w:r w:rsidR="001559DE">
      <w:rPr>
        <w:noProof/>
      </w:rPr>
      <w:fldChar w:fldCharType="end"/>
    </w:r>
    <w:r w:rsidR="00C03C2D">
      <w:rPr>
        <w:noProof/>
      </w:rPr>
      <w:t xml:space="preserve"> </w:t>
    </w:r>
    <w:r w:rsidR="001374D1">
      <w:rPr>
        <w:noProof/>
      </w:rPr>
      <w:tab/>
    </w:r>
    <w:r w:rsidR="00471AB4">
      <w:fldChar w:fldCharType="begin"/>
    </w:r>
    <w:r w:rsidR="00471AB4">
      <w:instrText xml:space="preserve"> FILENAME   \* MERGEFORMAT </w:instrText>
    </w:r>
    <w:r w:rsidR="00471AB4">
      <w:fldChar w:fldCharType="separate"/>
    </w:r>
    <w:r w:rsidR="00966E5C">
      <w:rPr>
        <w:noProof/>
      </w:rPr>
      <w:t>Document2</w:t>
    </w:r>
    <w:r w:rsidR="00471AB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AB4" w:rsidRDefault="00471AB4" w:rsidP="001374D1">
      <w:pPr>
        <w:spacing w:after="0" w:line="240" w:lineRule="auto"/>
      </w:pPr>
      <w:r>
        <w:separator/>
      </w:r>
    </w:p>
  </w:footnote>
  <w:footnote w:type="continuationSeparator" w:id="0">
    <w:p w:rsidR="00471AB4" w:rsidRDefault="00471AB4" w:rsidP="001374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A4" w:rsidRPr="004131A4" w:rsidRDefault="004131A4" w:rsidP="004131A4">
    <w:pPr>
      <w:pStyle w:val="Header"/>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E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9C5856"/>
    <w:multiLevelType w:val="multilevel"/>
    <w:tmpl w:val="6BF631C8"/>
    <w:lvl w:ilvl="0">
      <w:start w:val="1"/>
      <w:numFmt w:val="decimal"/>
      <w:lvlText w:val="%1."/>
      <w:lvlJc w:val="left"/>
      <w:pPr>
        <w:ind w:left="360" w:hanging="360"/>
      </w:pPr>
    </w:lvl>
    <w:lvl w:ilvl="1">
      <w:start w:val="1"/>
      <w:numFmt w:val="decimal"/>
      <w:pStyle w:val="Heading2"/>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792DF4"/>
    <w:multiLevelType w:val="hybridMultilevel"/>
    <w:tmpl w:val="186E8E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F0689E"/>
    <w:multiLevelType w:val="hybridMultilevel"/>
    <w:tmpl w:val="6FB6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72798C"/>
    <w:multiLevelType w:val="hybridMultilevel"/>
    <w:tmpl w:val="969688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AC30110"/>
    <w:multiLevelType w:val="hybridMultilevel"/>
    <w:tmpl w:val="CA20D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731E17"/>
    <w:multiLevelType w:val="hybridMultilevel"/>
    <w:tmpl w:val="1178A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3D74CBF"/>
    <w:multiLevelType w:val="hybridMultilevel"/>
    <w:tmpl w:val="003408CA"/>
    <w:lvl w:ilvl="0" w:tplc="0809000F">
      <w:start w:val="1"/>
      <w:numFmt w:val="decimal"/>
      <w:lvlText w:val="%1."/>
      <w:lvlJc w:val="left"/>
      <w:pPr>
        <w:ind w:left="1151" w:hanging="360"/>
      </w:p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8">
    <w:nsid w:val="151F0B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18393F"/>
    <w:multiLevelType w:val="hybridMultilevel"/>
    <w:tmpl w:val="B62E8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F3146A"/>
    <w:multiLevelType w:val="hybridMultilevel"/>
    <w:tmpl w:val="B982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D67FD1"/>
    <w:multiLevelType w:val="hybridMultilevel"/>
    <w:tmpl w:val="9BF0A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F60F8B"/>
    <w:multiLevelType w:val="hybridMultilevel"/>
    <w:tmpl w:val="14FEA806"/>
    <w:lvl w:ilvl="0" w:tplc="DE561A5C">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0562C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4172B4"/>
    <w:multiLevelType w:val="hybridMultilevel"/>
    <w:tmpl w:val="679071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1F14DFD"/>
    <w:multiLevelType w:val="hybridMultilevel"/>
    <w:tmpl w:val="76843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915084"/>
    <w:multiLevelType w:val="hybridMultilevel"/>
    <w:tmpl w:val="35CA0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E716672"/>
    <w:multiLevelType w:val="hybridMultilevel"/>
    <w:tmpl w:val="F9D647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1FF2EB1"/>
    <w:multiLevelType w:val="hybridMultilevel"/>
    <w:tmpl w:val="32B4A5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4A3E99"/>
    <w:multiLevelType w:val="hybridMultilevel"/>
    <w:tmpl w:val="8A14B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372BF9"/>
    <w:multiLevelType w:val="hybridMultilevel"/>
    <w:tmpl w:val="494C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FD559FC"/>
    <w:multiLevelType w:val="hybridMultilevel"/>
    <w:tmpl w:val="6F4085DA"/>
    <w:lvl w:ilvl="0" w:tplc="A5B2180A">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1003E73"/>
    <w:multiLevelType w:val="hybridMultilevel"/>
    <w:tmpl w:val="EA6E0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0A5F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33139E0"/>
    <w:multiLevelType w:val="hybridMultilevel"/>
    <w:tmpl w:val="F000E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6247771"/>
    <w:multiLevelType w:val="hybridMultilevel"/>
    <w:tmpl w:val="1526B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717696"/>
    <w:multiLevelType w:val="hybridMultilevel"/>
    <w:tmpl w:val="6CB87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3311E"/>
    <w:multiLevelType w:val="hybridMultilevel"/>
    <w:tmpl w:val="17F8E1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1BE07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58D265E"/>
    <w:multiLevelType w:val="hybridMultilevel"/>
    <w:tmpl w:val="5E264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BF1851"/>
    <w:multiLevelType w:val="hybridMultilevel"/>
    <w:tmpl w:val="21B8190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CB23D17"/>
    <w:multiLevelType w:val="hybridMultilevel"/>
    <w:tmpl w:val="A4A02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FFC6F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3E67AD"/>
    <w:multiLevelType w:val="hybridMultilevel"/>
    <w:tmpl w:val="6B868F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672509F"/>
    <w:multiLevelType w:val="hybridMultilevel"/>
    <w:tmpl w:val="53684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AC354A1"/>
    <w:multiLevelType w:val="hybridMultilevel"/>
    <w:tmpl w:val="C95EB3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7ECC2EEB"/>
    <w:multiLevelType w:val="hybridMultilevel"/>
    <w:tmpl w:val="34BC955E"/>
    <w:lvl w:ilvl="0" w:tplc="0809000F">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num w:numId="1">
    <w:abstractNumId w:val="21"/>
  </w:num>
  <w:num w:numId="2">
    <w:abstractNumId w:val="11"/>
  </w:num>
  <w:num w:numId="3">
    <w:abstractNumId w:val="8"/>
  </w:num>
  <w:num w:numId="4">
    <w:abstractNumId w:val="23"/>
  </w:num>
  <w:num w:numId="5">
    <w:abstractNumId w:val="20"/>
  </w:num>
  <w:num w:numId="6">
    <w:abstractNumId w:val="22"/>
  </w:num>
  <w:num w:numId="7">
    <w:abstractNumId w:val="10"/>
  </w:num>
  <w:num w:numId="8">
    <w:abstractNumId w:val="9"/>
  </w:num>
  <w:num w:numId="9">
    <w:abstractNumId w:val="18"/>
  </w:num>
  <w:num w:numId="10">
    <w:abstractNumId w:val="29"/>
  </w:num>
  <w:num w:numId="11">
    <w:abstractNumId w:val="3"/>
  </w:num>
  <w:num w:numId="12">
    <w:abstractNumId w:val="0"/>
  </w:num>
  <w:num w:numId="13">
    <w:abstractNumId w:val="15"/>
  </w:num>
  <w:num w:numId="14">
    <w:abstractNumId w:val="31"/>
  </w:num>
  <w:num w:numId="15">
    <w:abstractNumId w:val="2"/>
  </w:num>
  <w:num w:numId="16">
    <w:abstractNumId w:val="6"/>
  </w:num>
  <w:num w:numId="17">
    <w:abstractNumId w:val="14"/>
  </w:num>
  <w:num w:numId="18">
    <w:abstractNumId w:val="5"/>
  </w:num>
  <w:num w:numId="19">
    <w:abstractNumId w:val="19"/>
  </w:num>
  <w:num w:numId="20">
    <w:abstractNumId w:val="35"/>
  </w:num>
  <w:num w:numId="21">
    <w:abstractNumId w:val="24"/>
  </w:num>
  <w:num w:numId="22">
    <w:abstractNumId w:val="26"/>
  </w:num>
  <w:num w:numId="23">
    <w:abstractNumId w:val="4"/>
  </w:num>
  <w:num w:numId="24">
    <w:abstractNumId w:val="33"/>
  </w:num>
  <w:num w:numId="25">
    <w:abstractNumId w:val="16"/>
  </w:num>
  <w:num w:numId="26">
    <w:abstractNumId w:val="36"/>
  </w:num>
  <w:num w:numId="27">
    <w:abstractNumId w:val="34"/>
  </w:num>
  <w:num w:numId="28">
    <w:abstractNumId w:val="25"/>
  </w:num>
  <w:num w:numId="29">
    <w:abstractNumId w:val="30"/>
  </w:num>
  <w:num w:numId="30">
    <w:abstractNumId w:val="17"/>
  </w:num>
  <w:num w:numId="31">
    <w:abstractNumId w:val="12"/>
  </w:num>
  <w:num w:numId="32">
    <w:abstractNumId w:val="27"/>
  </w:num>
  <w:num w:numId="33">
    <w:abstractNumId w:val="28"/>
  </w:num>
  <w:num w:numId="34">
    <w:abstractNumId w:val="32"/>
  </w:num>
  <w:num w:numId="35">
    <w:abstractNumId w:val="13"/>
  </w:num>
  <w:num w:numId="36">
    <w:abstractNumId w:val="1"/>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E5C"/>
    <w:rsid w:val="00000111"/>
    <w:rsid w:val="000051EE"/>
    <w:rsid w:val="000152B4"/>
    <w:rsid w:val="00017092"/>
    <w:rsid w:val="00061D55"/>
    <w:rsid w:val="00066998"/>
    <w:rsid w:val="000813DD"/>
    <w:rsid w:val="000902BB"/>
    <w:rsid w:val="000930B2"/>
    <w:rsid w:val="000B0294"/>
    <w:rsid w:val="000E633E"/>
    <w:rsid w:val="000E6CFD"/>
    <w:rsid w:val="00100FF4"/>
    <w:rsid w:val="00110020"/>
    <w:rsid w:val="00112090"/>
    <w:rsid w:val="001144B8"/>
    <w:rsid w:val="00131322"/>
    <w:rsid w:val="001330D3"/>
    <w:rsid w:val="00133DDA"/>
    <w:rsid w:val="00135043"/>
    <w:rsid w:val="001374D1"/>
    <w:rsid w:val="00145EE0"/>
    <w:rsid w:val="00146FDC"/>
    <w:rsid w:val="00153752"/>
    <w:rsid w:val="001559DE"/>
    <w:rsid w:val="00160541"/>
    <w:rsid w:val="0016707C"/>
    <w:rsid w:val="00175D42"/>
    <w:rsid w:val="001B200A"/>
    <w:rsid w:val="001B58F1"/>
    <w:rsid w:val="001C6FF7"/>
    <w:rsid w:val="00204111"/>
    <w:rsid w:val="00224EF6"/>
    <w:rsid w:val="00233B6B"/>
    <w:rsid w:val="00290111"/>
    <w:rsid w:val="00291AB0"/>
    <w:rsid w:val="002A7053"/>
    <w:rsid w:val="002B795B"/>
    <w:rsid w:val="002D0840"/>
    <w:rsid w:val="00307279"/>
    <w:rsid w:val="003326E2"/>
    <w:rsid w:val="00353706"/>
    <w:rsid w:val="003B4EA6"/>
    <w:rsid w:val="003C470C"/>
    <w:rsid w:val="004131A4"/>
    <w:rsid w:val="00430C56"/>
    <w:rsid w:val="00441B70"/>
    <w:rsid w:val="00461434"/>
    <w:rsid w:val="00471AB4"/>
    <w:rsid w:val="004C5885"/>
    <w:rsid w:val="004C6956"/>
    <w:rsid w:val="004E1A1F"/>
    <w:rsid w:val="004E1B90"/>
    <w:rsid w:val="00520BDC"/>
    <w:rsid w:val="00574D69"/>
    <w:rsid w:val="005B2268"/>
    <w:rsid w:val="005D5FF6"/>
    <w:rsid w:val="00601180"/>
    <w:rsid w:val="00615BD7"/>
    <w:rsid w:val="00615F8E"/>
    <w:rsid w:val="00625425"/>
    <w:rsid w:val="0068557D"/>
    <w:rsid w:val="006D1832"/>
    <w:rsid w:val="006E10EB"/>
    <w:rsid w:val="006E490C"/>
    <w:rsid w:val="0073086E"/>
    <w:rsid w:val="0074644C"/>
    <w:rsid w:val="0076656D"/>
    <w:rsid w:val="007A4EF0"/>
    <w:rsid w:val="007E5E1C"/>
    <w:rsid w:val="00813342"/>
    <w:rsid w:val="00832C00"/>
    <w:rsid w:val="008E19B3"/>
    <w:rsid w:val="009023B3"/>
    <w:rsid w:val="00922AEA"/>
    <w:rsid w:val="009405B4"/>
    <w:rsid w:val="00950C9F"/>
    <w:rsid w:val="00960FA8"/>
    <w:rsid w:val="00966E5C"/>
    <w:rsid w:val="00971EF2"/>
    <w:rsid w:val="009A5BF3"/>
    <w:rsid w:val="009B182B"/>
    <w:rsid w:val="009B258B"/>
    <w:rsid w:val="009C77E8"/>
    <w:rsid w:val="009D312A"/>
    <w:rsid w:val="009E7C52"/>
    <w:rsid w:val="00A1647D"/>
    <w:rsid w:val="00A24982"/>
    <w:rsid w:val="00A27BB4"/>
    <w:rsid w:val="00A36555"/>
    <w:rsid w:val="00A50BA6"/>
    <w:rsid w:val="00A6513F"/>
    <w:rsid w:val="00A96D7E"/>
    <w:rsid w:val="00AB25F5"/>
    <w:rsid w:val="00AD2359"/>
    <w:rsid w:val="00AE4859"/>
    <w:rsid w:val="00AF55E8"/>
    <w:rsid w:val="00B12405"/>
    <w:rsid w:val="00B14D93"/>
    <w:rsid w:val="00B2570E"/>
    <w:rsid w:val="00B50EE7"/>
    <w:rsid w:val="00B84CD7"/>
    <w:rsid w:val="00B85F1F"/>
    <w:rsid w:val="00B95117"/>
    <w:rsid w:val="00BB0B7A"/>
    <w:rsid w:val="00BD12A7"/>
    <w:rsid w:val="00BD1CC1"/>
    <w:rsid w:val="00C00FD1"/>
    <w:rsid w:val="00C03C2D"/>
    <w:rsid w:val="00C07655"/>
    <w:rsid w:val="00C234A6"/>
    <w:rsid w:val="00C24C8F"/>
    <w:rsid w:val="00C91E7D"/>
    <w:rsid w:val="00CD0096"/>
    <w:rsid w:val="00CE2566"/>
    <w:rsid w:val="00D062DC"/>
    <w:rsid w:val="00D2008E"/>
    <w:rsid w:val="00D234BB"/>
    <w:rsid w:val="00D56CD1"/>
    <w:rsid w:val="00D902E9"/>
    <w:rsid w:val="00DC4515"/>
    <w:rsid w:val="00E10500"/>
    <w:rsid w:val="00E17280"/>
    <w:rsid w:val="00E64122"/>
    <w:rsid w:val="00E7677E"/>
    <w:rsid w:val="00E77462"/>
    <w:rsid w:val="00E84D7C"/>
    <w:rsid w:val="00E908E9"/>
    <w:rsid w:val="00E96279"/>
    <w:rsid w:val="00EC4B73"/>
    <w:rsid w:val="00EF64DC"/>
    <w:rsid w:val="00F01EAF"/>
    <w:rsid w:val="00F11FB9"/>
    <w:rsid w:val="00F33C76"/>
    <w:rsid w:val="00F34104"/>
    <w:rsid w:val="00F351A9"/>
    <w:rsid w:val="00F37E5C"/>
    <w:rsid w:val="00F517BB"/>
    <w:rsid w:val="00F9303F"/>
    <w:rsid w:val="00FB6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8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eandKeith\AppData\Local\Microsoft\Windows\Temporary%20Internet%20Files\Content.IE5\UVKG5GBQ\AUK%20Board%20Meeting%20Officer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AF06-8DC3-4CC0-AEB3-FA749745F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AUK Board Meeting Officers Report Template</Template>
  <TotalTime>10</TotalTime>
  <Pages>1</Pages>
  <Words>139</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SueandKeith</dc:creator>
  <cp:lastModifiedBy>SueandKeith</cp:lastModifiedBy>
  <cp:revision>5</cp:revision>
  <dcterms:created xsi:type="dcterms:W3CDTF">2014-03-27T16:13:00Z</dcterms:created>
  <dcterms:modified xsi:type="dcterms:W3CDTF">2014-03-28T14:32:00Z</dcterms:modified>
</cp:coreProperties>
</file>